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AE3CFDA" w14:textId="400E6DB8" w:rsidR="002D0C3C" w:rsidRPr="00762F84" w:rsidRDefault="00AC56D4" w:rsidP="002D0C3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WG</w:t>
      </w:r>
      <w:r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103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AC56D4">
        <w:rPr>
          <w:b/>
          <w:i/>
          <w:noProof/>
          <w:sz w:val="24"/>
          <w:szCs w:val="24"/>
        </w:rPr>
        <w:fldChar w:fldCharType="begin"/>
      </w:r>
      <w:r w:rsidRPr="00AC56D4">
        <w:rPr>
          <w:b/>
          <w:i/>
          <w:noProof/>
          <w:sz w:val="24"/>
          <w:szCs w:val="24"/>
        </w:rPr>
        <w:instrText xml:space="preserve"> DOCPROPERTY  Tdoc#  \* MERGEFORMAT </w:instrText>
      </w:r>
      <w:r w:rsidRPr="00AC56D4">
        <w:rPr>
          <w:b/>
          <w:i/>
          <w:noProof/>
          <w:sz w:val="24"/>
          <w:szCs w:val="24"/>
        </w:rPr>
        <w:fldChar w:fldCharType="separate"/>
      </w:r>
      <w:r w:rsidRPr="00AC56D4">
        <w:rPr>
          <w:b/>
          <w:i/>
          <w:noProof/>
          <w:sz w:val="24"/>
          <w:szCs w:val="24"/>
        </w:rPr>
        <w:t>R5-24</w:t>
      </w:r>
      <w:r w:rsidR="00134637">
        <w:rPr>
          <w:b/>
          <w:i/>
          <w:noProof/>
          <w:sz w:val="24"/>
          <w:szCs w:val="24"/>
        </w:rPr>
        <w:t>3284</w:t>
      </w:r>
      <w:r w:rsidRPr="00AC56D4">
        <w:rPr>
          <w:b/>
          <w:i/>
          <w:noProof/>
          <w:sz w:val="24"/>
          <w:szCs w:val="24"/>
        </w:rPr>
        <w:fldChar w:fldCharType="end"/>
      </w:r>
      <w:bookmarkStart w:id="0" w:name="_GoBack"/>
      <w:bookmarkEnd w:id="0"/>
    </w:p>
    <w:p w14:paraId="20A9B005" w14:textId="1A83A9E5" w:rsidR="002D0C3C" w:rsidRPr="00AC56D4" w:rsidRDefault="00AC56D4" w:rsidP="002D0C3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 City, Fukuoka, Japan,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24, 2024</w:t>
      </w:r>
      <w:r>
        <w:rPr>
          <w:b/>
          <w:noProof/>
          <w:sz w:val="24"/>
        </w:rPr>
        <w:fldChar w:fldCharType="end"/>
      </w:r>
    </w:p>
    <w:p w14:paraId="4DE9F53B" w14:textId="138AC7BD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1" w:name="_Hlt450039480"/>
      <w:bookmarkStart w:id="2" w:name="_Hlt448930105"/>
      <w:bookmarkStart w:id="3" w:name="_Hlt450051172"/>
      <w:bookmarkStart w:id="4" w:name="_Hlt450066085"/>
      <w:bookmarkStart w:id="5" w:name="_Hlt449016246"/>
      <w:bookmarkStart w:id="6" w:name="_Hlt450066087"/>
      <w:bookmarkStart w:id="7" w:name="OLE_LINK27"/>
      <w:bookmarkEnd w:id="1"/>
      <w:bookmarkEnd w:id="2"/>
      <w:bookmarkEnd w:id="3"/>
      <w:bookmarkEnd w:id="4"/>
      <w:bookmarkEnd w:id="5"/>
      <w:bookmarkEnd w:id="6"/>
      <w:r>
        <w:rPr>
          <w:rFonts w:ascii="Arial" w:eastAsia="Times New Roman" w:hAnsi="Arial" w:cs="Arial"/>
          <w:b/>
          <w:sz w:val="24"/>
          <w:szCs w:val="24"/>
        </w:rPr>
        <w:t>3GPP TSG RAN Meeting #104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RP-24xxxx</w:t>
      </w:r>
    </w:p>
    <w:p w14:paraId="2371C5C2" w14:textId="23AB85E0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Shanghai, China, Sep 17-20, 2024</w:t>
      </w:r>
    </w:p>
    <w:bookmarkEnd w:id="7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5F0DEF31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67FD0D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3F3811">
        <w:rPr>
          <w:rFonts w:ascii="Arial" w:eastAsia="Batang" w:hAnsi="Arial"/>
          <w:b/>
          <w:lang w:eastAsia="zh-CN"/>
        </w:rPr>
        <w:t>Endorsement</w:t>
      </w:r>
    </w:p>
    <w:p w14:paraId="7DA83392" w14:textId="1897CBF3" w:rsidR="00A34213" w:rsidRPr="00213A07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E84A0E" w:rsidRPr="00213A07">
        <w:rPr>
          <w:rFonts w:ascii="Arial" w:eastAsia="Batang" w:hAnsi="Arial"/>
          <w:b/>
          <w:lang w:eastAsia="zh-CN"/>
        </w:rPr>
        <w:t>4</w:t>
      </w:r>
      <w:r w:rsidR="00ED7320" w:rsidRPr="00213A07">
        <w:rPr>
          <w:rFonts w:ascii="Arial" w:eastAsia="Batang" w:hAnsi="Arial"/>
          <w:b/>
          <w:lang w:eastAsia="zh-CN"/>
        </w:rPr>
        <w:t>.1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8" w:name="_Hlt515348424"/>
        <w:bookmarkStart w:id="9" w:name="_Hlt515348423"/>
        <w:r w:rsidRPr="00213A07">
          <w:rPr>
            <w:rStyle w:val="af1"/>
          </w:rPr>
          <w:t>T</w:t>
        </w:r>
        <w:bookmarkEnd w:id="8"/>
        <w:bookmarkEnd w:id="9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77777777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lastRenderedPageBreak/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3283E354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(&lt;2.6GHz)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0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10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1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11"/>
          </w:p>
        </w:tc>
      </w:tr>
      <w:tr w:rsidR="00725496" w14:paraId="719F79D9" w14:textId="77777777" w:rsidTr="00725496">
        <w:tc>
          <w:tcPr>
            <w:tcW w:w="513" w:type="pct"/>
          </w:tcPr>
          <w:p w14:paraId="3B191C3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725496" w14:paraId="70FA8115" w14:textId="77777777" w:rsidTr="00725496">
        <w:tc>
          <w:tcPr>
            <w:tcW w:w="513" w:type="pct"/>
          </w:tcPr>
          <w:p w14:paraId="0E126954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2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12"/>
          </w:p>
        </w:tc>
      </w:tr>
      <w:tr w:rsidR="00725496" w14:paraId="5EDAA47F" w14:textId="77777777" w:rsidTr="00725496">
        <w:tc>
          <w:tcPr>
            <w:tcW w:w="513" w:type="pct"/>
          </w:tcPr>
          <w:p w14:paraId="5537040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n26</w:t>
            </w:r>
          </w:p>
        </w:tc>
        <w:tc>
          <w:tcPr>
            <w:tcW w:w="2724" w:type="pct"/>
          </w:tcPr>
          <w:p w14:paraId="7EDB17B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3629061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725496" w14:paraId="2B4A92B5" w14:textId="77777777" w:rsidTr="00725496">
        <w:tc>
          <w:tcPr>
            <w:tcW w:w="513" w:type="pct"/>
          </w:tcPr>
          <w:p w14:paraId="04E592AD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n13</w:t>
            </w:r>
          </w:p>
        </w:tc>
        <w:tc>
          <w:tcPr>
            <w:tcW w:w="2724" w:type="pct"/>
          </w:tcPr>
          <w:p w14:paraId="09036C34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635ABE7C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14:paraId="422FE042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4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5C7" w14:textId="6F42E184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EF" w14:textId="77777777" w:rsidR="00725496" w:rsidRDefault="00725496" w:rsidP="00BD0B3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1F8" w14:textId="77777777" w:rsidR="00725496" w:rsidRDefault="00725496" w:rsidP="00BD0B35">
            <w:pPr>
              <w:pStyle w:val="TAL"/>
            </w:pP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4062D5B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Pr="00E93F7F">
              <w:rPr>
                <w:sz w:val="16"/>
                <w:szCs w:val="16"/>
              </w:rPr>
              <w:t xml:space="preserve">4Rx handheld UE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  <w:tr w:rsidR="00725496" w14:paraId="75DDFD8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B4A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FF" w14:textId="09C56AF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0DB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6A4" w14:textId="77777777" w:rsidR="00725496" w:rsidRDefault="00725496" w:rsidP="00BD0B35">
            <w:pPr>
              <w:pStyle w:val="TAL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77777777" w:rsidR="00A34213" w:rsidRPr="00213A07" w:rsidRDefault="00A34213">
      <w:pPr>
        <w:ind w:right="-99"/>
        <w:rPr>
          <w:i/>
        </w:rPr>
      </w:pPr>
      <w:r w:rsidRPr="00213A07">
        <w:t xml:space="preserve">RAN5 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02B83CF" w:rsidR="00A34213" w:rsidRPr="00A34213" w:rsidRDefault="00A34213">
            <w:pPr>
              <w:pStyle w:val="TAL"/>
              <w:rPr>
                <w:lang w:val="en-US" w:eastAsia="zh-CN"/>
              </w:rPr>
            </w:pP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5694B94C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2295840F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5CF7F90E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6260D" w14:textId="77777777" w:rsidR="00F90037" w:rsidRDefault="00F90037" w:rsidP="00882BCB">
      <w:pPr>
        <w:spacing w:after="0"/>
      </w:pPr>
      <w:r>
        <w:separator/>
      </w:r>
    </w:p>
  </w:endnote>
  <w:endnote w:type="continuationSeparator" w:id="0">
    <w:p w14:paraId="3F12AACF" w14:textId="77777777" w:rsidR="00F90037" w:rsidRDefault="00F90037" w:rsidP="00882BCB">
      <w:pPr>
        <w:spacing w:after="0"/>
      </w:pPr>
      <w:r>
        <w:continuationSeparator/>
      </w:r>
    </w:p>
  </w:endnote>
  <w:endnote w:type="continuationNotice" w:id="1">
    <w:p w14:paraId="21728099" w14:textId="77777777" w:rsidR="00F90037" w:rsidRDefault="00F900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D299B" w14:textId="77777777" w:rsidR="00F90037" w:rsidRDefault="00F90037" w:rsidP="00882BCB">
      <w:pPr>
        <w:spacing w:after="0"/>
      </w:pPr>
      <w:r>
        <w:separator/>
      </w:r>
    </w:p>
  </w:footnote>
  <w:footnote w:type="continuationSeparator" w:id="0">
    <w:p w14:paraId="2B461779" w14:textId="77777777" w:rsidR="00F90037" w:rsidRDefault="00F90037" w:rsidP="00882BCB">
      <w:pPr>
        <w:spacing w:after="0"/>
      </w:pPr>
      <w:r>
        <w:continuationSeparator/>
      </w:r>
    </w:p>
  </w:footnote>
  <w:footnote w:type="continuationNotice" w:id="1">
    <w:p w14:paraId="71277C7A" w14:textId="77777777" w:rsidR="00F90037" w:rsidRDefault="00F900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7741"/>
    <w:rsid w:val="00072A56"/>
    <w:rsid w:val="00075FF4"/>
    <w:rsid w:val="00080D67"/>
    <w:rsid w:val="000826FB"/>
    <w:rsid w:val="00082CCB"/>
    <w:rsid w:val="000A3125"/>
    <w:rsid w:val="000A5B2F"/>
    <w:rsid w:val="000A5F30"/>
    <w:rsid w:val="000B0519"/>
    <w:rsid w:val="000B16F8"/>
    <w:rsid w:val="000B1ABD"/>
    <w:rsid w:val="000B61FD"/>
    <w:rsid w:val="000C0BF7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4026"/>
    <w:rsid w:val="001001BD"/>
    <w:rsid w:val="00102222"/>
    <w:rsid w:val="00106C80"/>
    <w:rsid w:val="001135A9"/>
    <w:rsid w:val="00113919"/>
    <w:rsid w:val="00120541"/>
    <w:rsid w:val="001211F3"/>
    <w:rsid w:val="00127B5D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789B"/>
    <w:rsid w:val="004244BE"/>
    <w:rsid w:val="004260A5"/>
    <w:rsid w:val="004269EA"/>
    <w:rsid w:val="00432283"/>
    <w:rsid w:val="0043745F"/>
    <w:rsid w:val="00437F58"/>
    <w:rsid w:val="0044029F"/>
    <w:rsid w:val="00440BC9"/>
    <w:rsid w:val="00453015"/>
    <w:rsid w:val="00454609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8034D"/>
    <w:rsid w:val="00783956"/>
    <w:rsid w:val="00790BCC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E89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C03"/>
    <w:rsid w:val="00AB58BF"/>
    <w:rsid w:val="00AC56D4"/>
    <w:rsid w:val="00AC71A0"/>
    <w:rsid w:val="00AC7E32"/>
    <w:rsid w:val="00AD0751"/>
    <w:rsid w:val="00AD1B1B"/>
    <w:rsid w:val="00AD77C4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4760"/>
    <w:rsid w:val="00D31CC8"/>
    <w:rsid w:val="00D32678"/>
    <w:rsid w:val="00D32EA9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203C7"/>
    <w:rsid w:val="00F20402"/>
    <w:rsid w:val="00F21085"/>
    <w:rsid w:val="00F215E2"/>
    <w:rsid w:val="00F21E3F"/>
    <w:rsid w:val="00F226B5"/>
    <w:rsid w:val="00F24E06"/>
    <w:rsid w:val="00F41A27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27A2"/>
    <w:rsid w:val="00F83D11"/>
    <w:rsid w:val="00F90037"/>
    <w:rsid w:val="00F90DE3"/>
    <w:rsid w:val="00F921F1"/>
    <w:rsid w:val="00F93C3D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817</Words>
  <Characters>4659</Characters>
  <Application>Microsoft Office Word</Application>
  <DocSecurity>0</DocSecurity>
  <Lines>38</Lines>
  <Paragraphs>10</Paragraphs>
  <ScaleCrop>false</ScaleCrop>
  <Company>ETSI</Company>
  <LinksUpToDate>false</LinksUpToDate>
  <CharactersWithSpaces>5466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12</cp:revision>
  <cp:lastPrinted>2000-03-01T18:31:00Z</cp:lastPrinted>
  <dcterms:created xsi:type="dcterms:W3CDTF">2024-05-07T13:13:00Z</dcterms:created>
  <dcterms:modified xsi:type="dcterms:W3CDTF">2024-05-10T17:27:00Z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